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  <w:r w:rsidRPr="00BD7F5C">
        <w:rPr>
          <w:b/>
          <w:bCs/>
          <w:sz w:val="28"/>
          <w:szCs w:val="28"/>
          <w:lang w:val="kk-KZ"/>
        </w:rPr>
        <w:t>Ф.7.03-03</w:t>
      </w:r>
    </w:p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right"/>
        <w:rPr>
          <w:b/>
          <w:bCs/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b/>
          <w:bCs/>
          <w:sz w:val="28"/>
          <w:szCs w:val="28"/>
          <w:lang w:val="kk-KZ"/>
        </w:rPr>
      </w:pPr>
      <w:r w:rsidRPr="00BD7F5C">
        <w:rPr>
          <w:b/>
          <w:bCs/>
          <w:sz w:val="28"/>
          <w:szCs w:val="28"/>
          <w:lang w:val="kk-KZ"/>
        </w:rPr>
        <w:t>Есенова А.Е.</w:t>
      </w:r>
    </w:p>
    <w:p w:rsidR="00120939" w:rsidRPr="00BD7F5C" w:rsidRDefault="00120939" w:rsidP="005D78BE">
      <w:pPr>
        <w:jc w:val="center"/>
        <w:rPr>
          <w:b/>
          <w:bCs/>
          <w:sz w:val="28"/>
          <w:szCs w:val="28"/>
          <w:lang w:val="kk-KZ"/>
        </w:rPr>
      </w:pPr>
      <w:r w:rsidRPr="00BD7F5C">
        <w:rPr>
          <w:b/>
          <w:bCs/>
          <w:sz w:val="28"/>
          <w:szCs w:val="28"/>
          <w:lang w:val="kk-KZ"/>
        </w:rPr>
        <w:t>Асанходжаева И.Ф.</w:t>
      </w: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  <w:r w:rsidRPr="00BD7F5C">
        <w:rPr>
          <w:b/>
          <w:bCs/>
          <w:sz w:val="28"/>
          <w:szCs w:val="28"/>
          <w:lang w:val="kk-KZ"/>
        </w:rPr>
        <w:t>Конысова Ш.М.</w:t>
      </w: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0D4EAC">
      <w:pPr>
        <w:pStyle w:val="BodyTextIndent"/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«Әлеуметтік мәдени сервис мамандығының 3 курс студенттері үшін» курстық жұмысты  орындауға арналған</w:t>
      </w: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  <w:r w:rsidRPr="00BD7F5C">
        <w:rPr>
          <w:b/>
          <w:bCs/>
          <w:sz w:val="28"/>
          <w:szCs w:val="28"/>
          <w:lang w:val="kk-KZ"/>
        </w:rPr>
        <w:t>Әдістемелік нұсқау</w:t>
      </w:r>
    </w:p>
    <w:p w:rsidR="00120939" w:rsidRPr="00BD7F5C" w:rsidRDefault="00120939" w:rsidP="007B04E1">
      <w:pPr>
        <w:jc w:val="center"/>
        <w:rPr>
          <w:b/>
          <w:bCs/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Шымкент, 2014 ж</w:t>
      </w: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Есенова А.Е.</w:t>
      </w: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Конысова Ш.М.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Асанходжаева И.Ф.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Әдістемелік нұсқау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 xml:space="preserve">«Әлеуметтік мәдени сервис мамандығының 3 курс студенттері үшін» курстық жұмыс  орындау бойынша 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Басылымға ұсынылды _________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Формат қағазы X*Y 1/16</w:t>
      </w:r>
    </w:p>
    <w:p w:rsidR="00120939" w:rsidRPr="00BD7F5C" w:rsidRDefault="00120939" w:rsidP="005D78BE">
      <w:pPr>
        <w:jc w:val="center"/>
        <w:rPr>
          <w:sz w:val="28"/>
          <w:szCs w:val="28"/>
        </w:rPr>
      </w:pPr>
      <w:r w:rsidRPr="00BD7F5C">
        <w:rPr>
          <w:sz w:val="28"/>
          <w:szCs w:val="28"/>
          <w:lang w:val="kk-KZ"/>
        </w:rPr>
        <w:t>Типографияның қағазы</w:t>
      </w:r>
      <w:r w:rsidRPr="00BD7F5C">
        <w:rPr>
          <w:sz w:val="28"/>
          <w:szCs w:val="28"/>
        </w:rPr>
        <w:t xml:space="preserve">. Печать офсетная. </w:t>
      </w:r>
      <w:r w:rsidRPr="00BD7F5C">
        <w:rPr>
          <w:sz w:val="28"/>
          <w:szCs w:val="28"/>
          <w:lang w:val="kk-KZ"/>
        </w:rPr>
        <w:t>Көлемі</w:t>
      </w:r>
      <w:r w:rsidRPr="00BD7F5C">
        <w:rPr>
          <w:sz w:val="28"/>
          <w:szCs w:val="28"/>
        </w:rPr>
        <w:t xml:space="preserve"> ____ </w:t>
      </w:r>
      <w:r w:rsidRPr="00BD7F5C">
        <w:rPr>
          <w:sz w:val="28"/>
          <w:szCs w:val="28"/>
          <w:lang w:val="kk-KZ"/>
        </w:rPr>
        <w:t>б</w:t>
      </w:r>
      <w:r w:rsidRPr="00BD7F5C">
        <w:rPr>
          <w:sz w:val="28"/>
          <w:szCs w:val="28"/>
        </w:rPr>
        <w:t>.</w:t>
      </w:r>
      <w:r w:rsidRPr="00BD7F5C">
        <w:rPr>
          <w:sz w:val="28"/>
          <w:szCs w:val="28"/>
          <w:lang w:val="kk-KZ"/>
        </w:rPr>
        <w:t>к</w:t>
      </w:r>
      <w:r w:rsidRPr="00BD7F5C">
        <w:rPr>
          <w:sz w:val="28"/>
          <w:szCs w:val="28"/>
        </w:rPr>
        <w:t>.</w:t>
      </w:r>
    </w:p>
    <w:p w:rsidR="00120939" w:rsidRPr="00BD7F5C" w:rsidRDefault="00120939" w:rsidP="005D78BE">
      <w:pPr>
        <w:jc w:val="center"/>
        <w:rPr>
          <w:sz w:val="28"/>
          <w:szCs w:val="28"/>
        </w:rPr>
      </w:pPr>
      <w:r w:rsidRPr="00BD7F5C">
        <w:rPr>
          <w:sz w:val="28"/>
          <w:szCs w:val="28"/>
        </w:rPr>
        <w:t xml:space="preserve">Тираж _______ экз. </w:t>
      </w:r>
      <w:r w:rsidRPr="00BD7F5C">
        <w:rPr>
          <w:sz w:val="28"/>
          <w:szCs w:val="28"/>
          <w:lang w:val="kk-KZ"/>
        </w:rPr>
        <w:t>Тапсырыс</w:t>
      </w:r>
      <w:r w:rsidRPr="00BD7F5C">
        <w:rPr>
          <w:sz w:val="28"/>
          <w:szCs w:val="28"/>
        </w:rPr>
        <w:t xml:space="preserve"> № ______</w:t>
      </w:r>
    </w:p>
    <w:p w:rsidR="00120939" w:rsidRPr="00BD7F5C" w:rsidRDefault="00120939" w:rsidP="005D78BE">
      <w:pPr>
        <w:jc w:val="center"/>
        <w:rPr>
          <w:sz w:val="28"/>
          <w:szCs w:val="28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both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both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both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© М.Ауезов атындағы Оңтүстік Қазақстан мемлекеттік университеті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Баспа орталығы М.Әуезов атындағы ОҚМУ, Шымкент қаласы</w:t>
      </w:r>
    </w:p>
    <w:p w:rsidR="00120939" w:rsidRPr="00BD7F5C" w:rsidRDefault="00120939" w:rsidP="005D78BE">
      <w:pPr>
        <w:jc w:val="center"/>
        <w:rPr>
          <w:sz w:val="28"/>
          <w:szCs w:val="28"/>
          <w:lang w:val="kk-KZ"/>
        </w:rPr>
      </w:pPr>
      <w:r w:rsidRPr="00BD7F5C">
        <w:rPr>
          <w:sz w:val="28"/>
          <w:szCs w:val="28"/>
          <w:lang w:val="kk-KZ"/>
        </w:rPr>
        <w:t>Тауке-хан даңғылы 5.</w:t>
      </w: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p w:rsidR="00120939" w:rsidRPr="00BD7F5C" w:rsidRDefault="00120939" w:rsidP="007B04E1">
      <w:pPr>
        <w:jc w:val="center"/>
        <w:rPr>
          <w:sz w:val="28"/>
          <w:szCs w:val="28"/>
          <w:lang w:val="kk-KZ"/>
        </w:rPr>
      </w:pPr>
    </w:p>
    <w:sectPr w:rsidR="00120939" w:rsidRPr="00BD7F5C" w:rsidSect="005B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9E8"/>
    <w:rsid w:val="00022994"/>
    <w:rsid w:val="000B353E"/>
    <w:rsid w:val="000D4EAC"/>
    <w:rsid w:val="000F6EE9"/>
    <w:rsid w:val="00120939"/>
    <w:rsid w:val="001A436B"/>
    <w:rsid w:val="001C0EBF"/>
    <w:rsid w:val="002C49E8"/>
    <w:rsid w:val="002D49BF"/>
    <w:rsid w:val="002F0943"/>
    <w:rsid w:val="003E5258"/>
    <w:rsid w:val="00461604"/>
    <w:rsid w:val="00464F4E"/>
    <w:rsid w:val="0047125C"/>
    <w:rsid w:val="005B5285"/>
    <w:rsid w:val="005D78BE"/>
    <w:rsid w:val="005F432E"/>
    <w:rsid w:val="00642536"/>
    <w:rsid w:val="006A202E"/>
    <w:rsid w:val="006E5FEE"/>
    <w:rsid w:val="00704681"/>
    <w:rsid w:val="007B04E1"/>
    <w:rsid w:val="007B29A6"/>
    <w:rsid w:val="008E269F"/>
    <w:rsid w:val="009E2B2F"/>
    <w:rsid w:val="00AB01B3"/>
    <w:rsid w:val="00B7084C"/>
    <w:rsid w:val="00B9512B"/>
    <w:rsid w:val="00BD7F5C"/>
    <w:rsid w:val="00C01A49"/>
    <w:rsid w:val="00C57232"/>
    <w:rsid w:val="00CD0C1F"/>
    <w:rsid w:val="00CD4F68"/>
    <w:rsid w:val="00E905D3"/>
    <w:rsid w:val="00F27DDE"/>
    <w:rsid w:val="00FF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4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D4EAC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7DD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117</Words>
  <Characters>671</Characters>
  <Application>Microsoft Office Outlook</Application>
  <DocSecurity>0</DocSecurity>
  <Lines>0</Lines>
  <Paragraphs>0</Paragraphs>
  <ScaleCrop>false</ScaleCrop>
  <Company>WareZ Provider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Макс3</dc:creator>
  <cp:keywords/>
  <dc:description/>
  <cp:lastModifiedBy>UserXP</cp:lastModifiedBy>
  <cp:revision>13</cp:revision>
  <cp:lastPrinted>2014-11-13T15:18:00Z</cp:lastPrinted>
  <dcterms:created xsi:type="dcterms:W3CDTF">2014-03-20T04:57:00Z</dcterms:created>
  <dcterms:modified xsi:type="dcterms:W3CDTF">2014-11-20T05:30:00Z</dcterms:modified>
</cp:coreProperties>
</file>